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82D31" w14:textId="316A3E46" w:rsidR="002924F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697E4F">
        <w:rPr>
          <w:rFonts w:cs="Arial"/>
          <w:b/>
          <w:sz w:val="24"/>
          <w:szCs w:val="24"/>
        </w:rPr>
        <w:t>102</w:t>
      </w:r>
      <w:r>
        <w:rPr>
          <w:b/>
          <w:i/>
          <w:sz w:val="28"/>
        </w:rPr>
        <w:tab/>
        <w:t>R5-2</w:t>
      </w:r>
      <w:r w:rsidR="00697E4F">
        <w:rPr>
          <w:b/>
          <w:i/>
          <w:sz w:val="28"/>
        </w:rPr>
        <w:t>4</w:t>
      </w:r>
      <w:r w:rsidR="008B160F">
        <w:rPr>
          <w:b/>
          <w:i/>
          <w:sz w:val="28"/>
        </w:rPr>
        <w:t>0</w:t>
      </w:r>
      <w:r w:rsidR="003A16C9">
        <w:rPr>
          <w:b/>
          <w:i/>
          <w:sz w:val="28"/>
        </w:rPr>
        <w:t>525</w:t>
      </w:r>
    </w:p>
    <w:p w14:paraId="7E8EEC9B" w14:textId="77777777" w:rsidR="00697E4F" w:rsidRDefault="00697E4F" w:rsidP="00697E4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Athens, Greece, 26 February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March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924F3" w14:paraId="48CB0BF3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B1114" w14:textId="77777777" w:rsidR="002924F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2924F3" w14:paraId="0F578A8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4165" w14:textId="77777777" w:rsidR="002924F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924F3" w14:paraId="6A4ED2B3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C6AE1F2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B6AC686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539167C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61CED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0B2A0" w14:textId="7EA3EDD3" w:rsidR="002924F3" w:rsidRDefault="003A16C9">
            <w:pPr>
              <w:pStyle w:val="CRCoverPage"/>
              <w:spacing w:after="0"/>
              <w:ind w:left="100"/>
            </w:pPr>
            <w:r w:rsidRPr="003A16C9">
              <w:t>PRD21 CDS: NR band and CBW FR1 n100 and n101 PC1</w:t>
            </w:r>
          </w:p>
        </w:tc>
      </w:tr>
      <w:tr w:rsidR="002924F3" w14:paraId="38C5ED6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C4764B0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9EE5F2C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4AAC1D0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8121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2339A5E" w14:textId="71021215" w:rsidR="002924F3" w:rsidRDefault="00697E4F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B5D7A7" w14:textId="77777777" w:rsidR="002924F3" w:rsidRDefault="00292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1ECA6D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8B09C" w14:textId="593501E4" w:rsidR="002924F3" w:rsidRDefault="00697E4F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</w:tbl>
    <w:p w14:paraId="47E24C8A" w14:textId="77777777" w:rsidR="002924F3" w:rsidRDefault="002924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2924F3" w14:paraId="2B69753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9F306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1103A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64A3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E1A7920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833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A880F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9E4CD6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7C21912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C487E76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8542D" w14:textId="535298DD" w:rsidR="002924F3" w:rsidRDefault="000430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A321DFC" w14:textId="77777777" w:rsidR="002924F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52C01" w14:textId="4BFD6683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60BE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2542C2A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A8D2BE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99332" w14:textId="77777777" w:rsidR="002924F3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0CCA4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78380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C89C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DC386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52361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D3315E8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BDC1B73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6177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8901B6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84E6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65B02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AFD19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65C77D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2EA72" w14:textId="77777777" w:rsidR="002924F3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8B756" w14:textId="53B4846A" w:rsidR="002924F3" w:rsidRDefault="007226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E204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843ED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29B4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6E6E10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B856B4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E31EF1" w14:textId="77777777" w:rsidR="002924F3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6DE7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0553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0FED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E116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556F1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7C0347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96692D" w14:textId="77777777" w:rsidR="002924F3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4DA78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0F17C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FD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8E2F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6C068B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71D27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A4954B" w14:textId="77777777" w:rsidR="002924F3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04B90" w14:textId="4F48A7BB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FD41E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93FA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C428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8DEC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7D249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1F2A4D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A344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0A46AC6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105B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645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D64870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B6D4FA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153292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1C3E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59651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45EA5" w14:textId="315786E1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FA2C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11C4D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49D167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73EE68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DEC71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46AAB" w14:textId="77777777" w:rsidR="002924F3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DDC3" w14:textId="05DE2655" w:rsidR="002924F3" w:rsidRDefault="007226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472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A1375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5C8F58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9815CB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CEDC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F6BC43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5B07BC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D619F7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FAF0C7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97F300A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A151AF8" w14:textId="4B49323C" w:rsidR="002924F3" w:rsidRDefault="00C67310" w:rsidP="00697E4F">
            <w:pPr>
              <w:pStyle w:val="CRCoverPage"/>
              <w:spacing w:after="0"/>
            </w:pPr>
            <w:r w:rsidRPr="00C67310">
              <w:t>n</w:t>
            </w:r>
            <w:r w:rsidR="00722648">
              <w:t>100</w:t>
            </w:r>
            <w:r w:rsidRPr="00C67310">
              <w:t xml:space="preserve"> CBW (</w:t>
            </w:r>
            <w:r w:rsidR="00722648">
              <w:t>5</w:t>
            </w:r>
            <w:r w:rsidRPr="00C67310">
              <w:t xml:space="preserve">) </w:t>
            </w:r>
          </w:p>
          <w:p w14:paraId="2F62C98C" w14:textId="07407047" w:rsidR="00C67310" w:rsidRPr="00722648" w:rsidRDefault="00C67310" w:rsidP="00697E4F">
            <w:pPr>
              <w:pStyle w:val="CRCoverPage"/>
              <w:spacing w:after="0"/>
            </w:pPr>
            <w:r w:rsidRPr="00C67310">
              <w:t>n</w:t>
            </w:r>
            <w:r w:rsidR="00722648">
              <w:t>101</w:t>
            </w:r>
            <w:r w:rsidRPr="00C67310">
              <w:t xml:space="preserve"> CBW (5,</w:t>
            </w:r>
            <w:r w:rsidR="00722648">
              <w:t>1</w:t>
            </w:r>
            <w:r w:rsidRPr="00C67310">
              <w:t>0)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AD87F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7063FD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890351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951109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F66CB7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9B565A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866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F4DF4C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6F2D98B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907B6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DA999F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450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AE3C6C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3360F076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4FF8B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6BC2B46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BD4E39C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2CC6F1" w14:textId="77777777" w:rsidR="002924F3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DB46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22ED56C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F5A53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2D06B0C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A7A86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4CA7D" w14:textId="77777777" w:rsidR="002924F3" w:rsidRDefault="002924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1167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62749F8" w14:textId="77777777" w:rsidR="002924F3" w:rsidRDefault="002924F3">
      <w:pPr>
        <w:pStyle w:val="CRCoverPage"/>
        <w:rPr>
          <w:lang w:val="en-US"/>
        </w:rPr>
      </w:pPr>
    </w:p>
    <w:sectPr w:rsidR="002924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7EC02" w14:textId="77777777" w:rsidR="00F9267E" w:rsidRDefault="00F9267E">
      <w:pPr>
        <w:spacing w:after="0"/>
      </w:pPr>
      <w:r>
        <w:separator/>
      </w:r>
    </w:p>
  </w:endnote>
  <w:endnote w:type="continuationSeparator" w:id="0">
    <w:p w14:paraId="7EC12E4B" w14:textId="77777777" w:rsidR="00F9267E" w:rsidRDefault="00F926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7C3B" w14:textId="77777777" w:rsidR="002924F3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D1C1E" w14:textId="77777777" w:rsidR="00F9267E" w:rsidRDefault="00F9267E">
      <w:pPr>
        <w:spacing w:after="0"/>
      </w:pPr>
      <w:r>
        <w:separator/>
      </w:r>
    </w:p>
  </w:footnote>
  <w:footnote w:type="continuationSeparator" w:id="0">
    <w:p w14:paraId="27F83AA5" w14:textId="77777777" w:rsidR="00F9267E" w:rsidRDefault="00F926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1F7F7" w14:textId="77777777" w:rsidR="002924F3" w:rsidRDefault="002924F3">
    <w:pPr>
      <w:pStyle w:val="Header"/>
    </w:pPr>
  </w:p>
  <w:p w14:paraId="45A2A468" w14:textId="77777777" w:rsidR="002924F3" w:rsidRDefault="00292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86016648">
    <w:abstractNumId w:val="3"/>
  </w:num>
  <w:num w:numId="2" w16cid:durableId="708649406">
    <w:abstractNumId w:val="5"/>
  </w:num>
  <w:num w:numId="3" w16cid:durableId="614793678">
    <w:abstractNumId w:val="1"/>
  </w:num>
  <w:num w:numId="4" w16cid:durableId="1886988123">
    <w:abstractNumId w:val="4"/>
  </w:num>
  <w:num w:numId="5" w16cid:durableId="176620102">
    <w:abstractNumId w:val="14"/>
  </w:num>
  <w:num w:numId="6" w16cid:durableId="1800682757">
    <w:abstractNumId w:val="2"/>
  </w:num>
  <w:num w:numId="7" w16cid:durableId="247464042">
    <w:abstractNumId w:val="10"/>
  </w:num>
  <w:num w:numId="8" w16cid:durableId="1723165329">
    <w:abstractNumId w:val="7"/>
  </w:num>
  <w:num w:numId="9" w16cid:durableId="1211654607">
    <w:abstractNumId w:val="13"/>
  </w:num>
  <w:num w:numId="10" w16cid:durableId="281041101">
    <w:abstractNumId w:val="15"/>
  </w:num>
  <w:num w:numId="11" w16cid:durableId="1423724000">
    <w:abstractNumId w:val="16"/>
  </w:num>
  <w:num w:numId="12" w16cid:durableId="353003122">
    <w:abstractNumId w:val="8"/>
  </w:num>
  <w:num w:numId="13" w16cid:durableId="787896118">
    <w:abstractNumId w:val="9"/>
  </w:num>
  <w:num w:numId="14" w16cid:durableId="394821132">
    <w:abstractNumId w:val="6"/>
  </w:num>
  <w:num w:numId="15" w16cid:durableId="1837106071">
    <w:abstractNumId w:val="12"/>
  </w:num>
  <w:num w:numId="16" w16cid:durableId="945651537">
    <w:abstractNumId w:val="0"/>
  </w:num>
  <w:num w:numId="17" w16cid:durableId="16228833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01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4F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16C9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A01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97E4F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22648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160F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5E9D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04FE"/>
    <w:rsid w:val="00C64B1D"/>
    <w:rsid w:val="00C65EC4"/>
    <w:rsid w:val="00C67310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17AB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267E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B4E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326E9"/>
  <w15:docId w15:val="{542770B2-4AA0-41E1-9166-C571C961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604F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80</Words>
  <Characters>650</Characters>
  <Application>Microsoft Office Word</Application>
  <DocSecurity>0</DocSecurity>
  <Lines>5</Lines>
  <Paragraphs>1</Paragraphs>
  <ScaleCrop>false</ScaleCrop>
  <Company>ETSI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2024-02-12T13:47:00Z</dcterms:created>
  <dcterms:modified xsi:type="dcterms:W3CDTF">2024-02-12T13:47:00Z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